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0A0BD1FD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E711D5">
        <w:rPr>
          <w:rFonts w:cs="Arial"/>
          <w:b/>
          <w:sz w:val="24"/>
          <w:szCs w:val="24"/>
        </w:rPr>
        <w:t>7</w:t>
      </w:r>
      <w:r w:rsidR="00C5667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E06A3C" w:rsidRPr="00E06A3C">
        <w:rPr>
          <w:rFonts w:cs="Arial"/>
          <w:b/>
          <w:sz w:val="24"/>
          <w:szCs w:val="24"/>
        </w:rPr>
        <w:t>R4-2014526</w:t>
      </w:r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FC2DB2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A1435D">
        <w:rPr>
          <w:sz w:val="22"/>
        </w:rPr>
        <w:t>, Telefonica</w:t>
      </w:r>
    </w:p>
    <w:p w14:paraId="008ADBC4" w14:textId="7BBD6A1D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 xml:space="preserve">TP for </w:t>
      </w:r>
      <w:r w:rsidR="00B14897" w:rsidRPr="00B14897">
        <w:rPr>
          <w:sz w:val="22"/>
        </w:rPr>
        <w:t>38.717-03-01</w:t>
      </w:r>
      <w:r w:rsidR="003A18C4">
        <w:rPr>
          <w:sz w:val="22"/>
        </w:rPr>
        <w:t>:</w:t>
      </w:r>
      <w:r w:rsidR="00A56D9F" w:rsidRPr="00A56D9F">
        <w:t xml:space="preserve"> </w:t>
      </w:r>
      <w:r w:rsidR="00B14897" w:rsidRPr="00B14897">
        <w:t>CA_n1A-n8A-n78(2A)</w:t>
      </w:r>
    </w:p>
    <w:p w14:paraId="23226DA5" w14:textId="52135C5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06A3C" w:rsidRPr="00E06A3C">
        <w:rPr>
          <w:b/>
          <w:sz w:val="22"/>
        </w:rPr>
        <w:t>10.9.2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0E0372C" w:rsidR="00B36A3F" w:rsidRDefault="00B36A3F" w:rsidP="00126055">
      <w:r>
        <w:t xml:space="preserve">This is a text proposal to introduce </w:t>
      </w:r>
      <w:r w:rsidR="00D42EE1" w:rsidRPr="00B14897">
        <w:t>CA_n1A-n8A-n78(2A)</w:t>
      </w:r>
      <w:r w:rsidR="00D42EE1">
        <w:t xml:space="preserve"> </w:t>
      </w:r>
      <w:r>
        <w:t xml:space="preserve">into </w:t>
      </w:r>
      <w:r w:rsidR="00F03143" w:rsidRPr="00FC4624">
        <w:rPr>
          <w:sz w:val="22"/>
        </w:rPr>
        <w:t>TR 3</w:t>
      </w:r>
      <w:r w:rsidR="00F03143">
        <w:rPr>
          <w:sz w:val="22"/>
        </w:rPr>
        <w:t>8</w:t>
      </w:r>
      <w:r w:rsidR="00F03143" w:rsidRPr="00FC4624">
        <w:rPr>
          <w:sz w:val="22"/>
        </w:rPr>
        <w:t>.717</w:t>
      </w:r>
      <w:r w:rsidR="00D42EE1">
        <w:rPr>
          <w:sz w:val="22"/>
        </w:rPr>
        <w:t>-</w:t>
      </w:r>
      <w:r w:rsidR="00F03143">
        <w:rPr>
          <w:sz w:val="22"/>
        </w:rPr>
        <w:t>0</w:t>
      </w:r>
      <w:r w:rsidR="00D42EE1">
        <w:rPr>
          <w:sz w:val="22"/>
        </w:rPr>
        <w:t>3</w:t>
      </w:r>
      <w:r w:rsidR="00F03143" w:rsidRPr="00FC4624">
        <w:rPr>
          <w:sz w:val="22"/>
        </w:rPr>
        <w:t>-</w:t>
      </w:r>
      <w:r w:rsidR="00F03143">
        <w:rPr>
          <w:sz w:val="22"/>
        </w:rPr>
        <w:t xml:space="preserve">01 </w:t>
      </w:r>
      <w:r w:rsidR="00F03143" w:rsidRPr="00F03143">
        <w:t xml:space="preserve">Rel-17 </w:t>
      </w:r>
      <w:r w:rsidR="00D42EE1" w:rsidRPr="00D42EE1">
        <w:t>NR inter-band Carrier Aggregation for 3 bands DL with 1 band U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7A0C7034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199040EA" w14:textId="26606C78" w:rsidR="00D42EE1" w:rsidRPr="00621714" w:rsidRDefault="00D42EE1" w:rsidP="00D42EE1">
      <w:pPr>
        <w:pStyle w:val="Heading2"/>
        <w:rPr>
          <w:lang w:eastAsia="zh-CN"/>
        </w:rPr>
      </w:pPr>
      <w:bookmarkStart w:id="2" w:name="_Toc25838778"/>
      <w:bookmarkStart w:id="3" w:name="_Toc42645893"/>
      <w:bookmarkStart w:id="4" w:name="_Toc46349810"/>
      <w:r w:rsidRPr="00621714">
        <w:t>6.</w:t>
      </w:r>
      <w:r w:rsidRPr="00621714">
        <w:rPr>
          <w:rFonts w:hint="eastAsia"/>
          <w:lang w:eastAsia="zh-CN"/>
        </w:rPr>
        <w:t>19</w:t>
      </w:r>
      <w:r w:rsidRPr="00621714">
        <w:rPr>
          <w:rFonts w:ascii="Calibri" w:hAnsi="Calibri"/>
          <w:sz w:val="22"/>
          <w:szCs w:val="22"/>
          <w:lang w:eastAsia="sv-SE"/>
        </w:rPr>
        <w:tab/>
      </w:r>
      <w:r w:rsidRPr="00621714">
        <w:t>CA_</w:t>
      </w:r>
      <w:r w:rsidRPr="00621714">
        <w:rPr>
          <w:lang w:eastAsia="zh-CN"/>
        </w:rPr>
        <w:t>n</w:t>
      </w:r>
      <w:r w:rsidRPr="00621714">
        <w:rPr>
          <w:rFonts w:hint="eastAsia"/>
          <w:lang w:eastAsia="zh-CN"/>
        </w:rPr>
        <w:t>1</w:t>
      </w:r>
      <w:r w:rsidRPr="00621714">
        <w:rPr>
          <w:lang w:eastAsia="zh-CN"/>
        </w:rPr>
        <w:t>A-n8A-n7</w:t>
      </w:r>
      <w:r w:rsidRPr="00621714">
        <w:rPr>
          <w:rFonts w:hint="eastAsia"/>
          <w:lang w:eastAsia="zh-CN"/>
        </w:rPr>
        <w:t>8</w:t>
      </w:r>
      <w:r>
        <w:rPr>
          <w:lang w:eastAsia="zh-CN"/>
        </w:rPr>
        <w:t>(2</w:t>
      </w:r>
      <w:r w:rsidRPr="00621714">
        <w:rPr>
          <w:lang w:eastAsia="zh-CN"/>
        </w:rPr>
        <w:t>A</w:t>
      </w:r>
      <w:bookmarkEnd w:id="2"/>
      <w:bookmarkEnd w:id="3"/>
      <w:bookmarkEnd w:id="4"/>
      <w:r>
        <w:rPr>
          <w:lang w:eastAsia="zh-CN"/>
        </w:rPr>
        <w:t>)</w:t>
      </w:r>
    </w:p>
    <w:p w14:paraId="4E1716B1" w14:textId="77777777" w:rsidR="00D42EE1" w:rsidRPr="00621714" w:rsidRDefault="00D42EE1" w:rsidP="00D42EE1">
      <w:pPr>
        <w:pStyle w:val="Heading3"/>
      </w:pPr>
      <w:bookmarkStart w:id="5" w:name="_Toc25838779"/>
      <w:bookmarkStart w:id="6" w:name="_Toc42645894"/>
      <w:bookmarkStart w:id="7" w:name="_Toc46349811"/>
      <w:r w:rsidRPr="00621714">
        <w:t>6.</w:t>
      </w:r>
      <w:r w:rsidRPr="00621714">
        <w:rPr>
          <w:rFonts w:hint="eastAsia"/>
        </w:rPr>
        <w:t>19</w:t>
      </w:r>
      <w:r w:rsidRPr="00621714">
        <w:t>.1</w:t>
      </w:r>
      <w:r w:rsidRPr="00621714">
        <w:tab/>
        <w:t>Operating bands for CA</w:t>
      </w:r>
      <w:bookmarkEnd w:id="5"/>
      <w:bookmarkEnd w:id="6"/>
      <w:bookmarkEnd w:id="7"/>
    </w:p>
    <w:p w14:paraId="66CE5B4A" w14:textId="77777777" w:rsidR="00D42EE1" w:rsidRPr="00621714" w:rsidRDefault="00D42EE1" w:rsidP="00D42EE1">
      <w:pPr>
        <w:pStyle w:val="TH"/>
        <w:rPr>
          <w:color w:val="000000"/>
        </w:rPr>
      </w:pPr>
      <w:r w:rsidRPr="00621714">
        <w:rPr>
          <w:color w:val="000000"/>
        </w:rPr>
        <w:t xml:space="preserve">Table </w:t>
      </w:r>
      <w:r w:rsidRPr="00621714">
        <w:rPr>
          <w:color w:val="000000"/>
          <w:lang w:eastAsia="zh-CN"/>
        </w:rPr>
        <w:t>6.</w:t>
      </w:r>
      <w:r w:rsidRPr="00621714">
        <w:rPr>
          <w:rFonts w:hint="eastAsia"/>
          <w:color w:val="000000"/>
          <w:lang w:eastAsia="zh-CN"/>
        </w:rPr>
        <w:t>19</w:t>
      </w:r>
      <w:r w:rsidRPr="00621714">
        <w:rPr>
          <w:color w:val="000000"/>
        </w:rPr>
        <w:t>.</w:t>
      </w:r>
      <w:r w:rsidRPr="00621714">
        <w:rPr>
          <w:color w:val="000000"/>
          <w:lang w:eastAsia="zh-CN"/>
        </w:rPr>
        <w:t>1</w:t>
      </w:r>
      <w:r w:rsidRPr="00621714">
        <w:rPr>
          <w:color w:val="000000"/>
        </w:rPr>
        <w:t>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42EE1" w:rsidRPr="00621714" w14:paraId="12A3C7AD" w14:textId="77777777" w:rsidTr="0092416E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1A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621714"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534A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621714"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4A99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AE37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DA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D42EE1" w:rsidRPr="00621714" w14:paraId="22432751" w14:textId="77777777" w:rsidTr="0092416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7C3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CB5B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41E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ADE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9B6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D42EE1" w:rsidRPr="00621714" w14:paraId="6F8C0A16" w14:textId="77777777" w:rsidTr="0092416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CFF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3973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CE1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proofErr w:type="spellStart"/>
            <w:r w:rsidRPr="00621714">
              <w:rPr>
                <w:rFonts w:ascii="Arial" w:hAnsi="Arial"/>
                <w:b/>
                <w:color w:val="000000"/>
                <w:sz w:val="18"/>
              </w:rPr>
              <w:t>F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proofErr w:type="spellEnd"/>
            <w:r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 w:rsidRPr="00621714">
              <w:rPr>
                <w:rFonts w:ascii="Arial" w:hAnsi="Arial"/>
                <w:b/>
                <w:color w:val="000000"/>
                <w:sz w:val="18"/>
              </w:rPr>
              <w:t>–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proofErr w:type="spellStart"/>
            <w:r w:rsidRPr="00621714">
              <w:rPr>
                <w:rFonts w:ascii="Arial" w:hAnsi="Arial"/>
                <w:b/>
                <w:color w:val="000000"/>
                <w:sz w:val="18"/>
              </w:rPr>
              <w:t>F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B1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</w:rPr>
              <w:t>F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 w:rsidRPr="00621714">
              <w:rPr>
                <w:rFonts w:ascii="Arial" w:hAnsi="Arial"/>
                <w:b/>
                <w:color w:val="000000"/>
                <w:sz w:val="18"/>
              </w:rPr>
              <w:t>–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 w:rsidRPr="00621714">
              <w:rPr>
                <w:rFonts w:ascii="Arial" w:hAnsi="Arial"/>
                <w:b/>
                <w:color w:val="000000"/>
                <w:sz w:val="18"/>
              </w:rPr>
              <w:t>F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FE7" w14:textId="77777777" w:rsidR="00D42EE1" w:rsidRPr="00621714" w:rsidRDefault="00D42EE1" w:rsidP="0092416E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D42EE1" w:rsidRPr="00621714" w14:paraId="28300F32" w14:textId="77777777" w:rsidTr="0092416E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DE88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CA</w:t>
            </w:r>
            <w:r w:rsidRPr="00621714">
              <w:rPr>
                <w:rFonts w:ascii="Arial" w:hAnsi="Arial"/>
                <w:sz w:val="18"/>
              </w:rPr>
              <w:t>_</w:t>
            </w:r>
            <w:r w:rsidRPr="00621714">
              <w:rPr>
                <w:rFonts w:ascii="Arial" w:hAnsi="Arial"/>
                <w:sz w:val="18"/>
                <w:lang w:eastAsia="zh-CN"/>
              </w:rPr>
              <w:t>n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621714">
              <w:rPr>
                <w:rFonts w:ascii="Arial" w:hAnsi="Arial"/>
                <w:sz w:val="18"/>
                <w:lang w:eastAsia="ja-JP"/>
              </w:rPr>
              <w:t>-</w:t>
            </w:r>
            <w:r w:rsidRPr="00621714">
              <w:rPr>
                <w:rFonts w:ascii="Arial" w:hAnsi="Arial"/>
                <w:sz w:val="18"/>
                <w:lang w:eastAsia="zh-CN"/>
              </w:rPr>
              <w:t>n8-n7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010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n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C8BA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1</w:t>
            </w: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920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4BFC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AFCE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198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0MHz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4096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2110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90A8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78E4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2170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800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FDD</w:t>
            </w:r>
          </w:p>
        </w:tc>
      </w:tr>
      <w:tr w:rsidR="00D42EE1" w:rsidRPr="00621714" w14:paraId="2D59A1DF" w14:textId="77777777" w:rsidTr="0092416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CBE7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357C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n8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A459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BD0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89F2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915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C3CF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AD3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3E91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960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0DA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FDD</w:t>
            </w:r>
          </w:p>
        </w:tc>
      </w:tr>
      <w:tr w:rsidR="00D42EE1" w:rsidRPr="00621714" w14:paraId="73CA91EE" w14:textId="77777777" w:rsidTr="0092416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AD52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FD4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n7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D00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33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00MHz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D4D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C493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38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00MHz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E777" w14:textId="77777777" w:rsidR="00D42EE1" w:rsidRPr="00621714" w:rsidRDefault="00D42EE1" w:rsidP="0092416E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33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00MHz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C38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21714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55B" w14:textId="77777777" w:rsidR="00D42EE1" w:rsidRPr="00621714" w:rsidRDefault="00D42EE1" w:rsidP="0092416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cs="Arial" w:hint="eastAsia"/>
                <w:color w:val="000000"/>
                <w:sz w:val="18"/>
                <w:lang w:eastAsia="zh-CN"/>
              </w:rPr>
              <w:t>38</w:t>
            </w:r>
            <w:r w:rsidRPr="00621714">
              <w:rPr>
                <w:rFonts w:ascii="Arial" w:hAnsi="Arial" w:cs="Arial"/>
                <w:color w:val="000000"/>
                <w:sz w:val="18"/>
                <w:lang w:eastAsia="zh-CN"/>
              </w:rPr>
              <w:t>00MHz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A9E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17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TDD</w:t>
            </w:r>
          </w:p>
        </w:tc>
      </w:tr>
    </w:tbl>
    <w:p w14:paraId="3D4D5770" w14:textId="77777777" w:rsidR="00D42EE1" w:rsidRPr="00621714" w:rsidRDefault="00D42EE1" w:rsidP="00D42EE1">
      <w:pPr>
        <w:rPr>
          <w:lang w:eastAsia="ko-KR"/>
        </w:rPr>
      </w:pPr>
    </w:p>
    <w:p w14:paraId="5B2046D1" w14:textId="77777777" w:rsidR="00D42EE1" w:rsidRPr="00621714" w:rsidRDefault="00D42EE1" w:rsidP="00D42EE1">
      <w:pPr>
        <w:pStyle w:val="Heading3"/>
      </w:pPr>
      <w:bookmarkStart w:id="8" w:name="_Toc25838780"/>
      <w:bookmarkStart w:id="9" w:name="_Toc42645895"/>
      <w:bookmarkStart w:id="10" w:name="_Toc46349812"/>
      <w:r w:rsidRPr="00621714">
        <w:t>6.</w:t>
      </w:r>
      <w:r w:rsidRPr="00621714">
        <w:rPr>
          <w:rFonts w:hint="eastAsia"/>
        </w:rPr>
        <w:t>19</w:t>
      </w:r>
      <w:r w:rsidRPr="00621714">
        <w:t>.2</w:t>
      </w:r>
      <w:r w:rsidRPr="00621714">
        <w:tab/>
        <w:t>Channel bandwidths per operating band for CA</w:t>
      </w:r>
      <w:bookmarkEnd w:id="8"/>
      <w:bookmarkEnd w:id="9"/>
      <w:bookmarkEnd w:id="10"/>
    </w:p>
    <w:p w14:paraId="0049A5AF" w14:textId="77777777" w:rsidR="00D42EE1" w:rsidRPr="00621714" w:rsidRDefault="00D42EE1" w:rsidP="00D42EE1">
      <w:pPr>
        <w:pStyle w:val="TH"/>
        <w:rPr>
          <w:color w:val="000000"/>
          <w:lang w:eastAsia="zh-CN"/>
        </w:rPr>
      </w:pPr>
      <w:r w:rsidRPr="00621714">
        <w:rPr>
          <w:color w:val="000000"/>
        </w:rPr>
        <w:t>Table 6.</w:t>
      </w:r>
      <w:r w:rsidRPr="00621714">
        <w:rPr>
          <w:rFonts w:hint="eastAsia"/>
          <w:color w:val="000000"/>
          <w:lang w:eastAsia="zh-CN"/>
        </w:rPr>
        <w:t>19</w:t>
      </w:r>
      <w:r w:rsidRPr="00621714">
        <w:rPr>
          <w:color w:val="000000"/>
        </w:rPr>
        <w:t xml:space="preserve">.2-1: Supported </w:t>
      </w:r>
      <w:r w:rsidRPr="00621714">
        <w:rPr>
          <w:color w:val="000000"/>
          <w:lang w:eastAsia="zh-CN"/>
        </w:rPr>
        <w:t>channel</w:t>
      </w:r>
      <w:r w:rsidRPr="00621714">
        <w:rPr>
          <w:color w:val="000000"/>
        </w:rPr>
        <w:t xml:space="preserve"> bandwidths per CA configuration for 3DL inter-band CA</w:t>
      </w:r>
    </w:p>
    <w:tbl>
      <w:tblPr>
        <w:tblW w:w="10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786"/>
        <w:gridCol w:w="666"/>
        <w:gridCol w:w="769"/>
        <w:gridCol w:w="527"/>
        <w:gridCol w:w="527"/>
        <w:gridCol w:w="527"/>
        <w:gridCol w:w="527"/>
        <w:gridCol w:w="417"/>
        <w:gridCol w:w="417"/>
        <w:gridCol w:w="417"/>
        <w:gridCol w:w="417"/>
        <w:gridCol w:w="417"/>
        <w:gridCol w:w="417"/>
        <w:gridCol w:w="417"/>
        <w:gridCol w:w="517"/>
        <w:gridCol w:w="1631"/>
      </w:tblGrid>
      <w:tr w:rsidR="00D42EE1" w:rsidRPr="00621714" w14:paraId="26874279" w14:textId="77777777" w:rsidTr="00D42EE1">
        <w:trPr>
          <w:trHeight w:val="58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D15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1714">
              <w:rPr>
                <w:rFonts w:ascii="Arial" w:hAnsi="Arial"/>
                <w:b/>
                <w:sz w:val="18"/>
                <w:lang w:eastAsia="ja-JP"/>
              </w:rPr>
              <w:t xml:space="preserve">NR </w:t>
            </w:r>
            <w:r w:rsidRPr="00621714">
              <w:rPr>
                <w:rFonts w:ascii="Arial" w:hAnsi="Arial"/>
                <w:b/>
                <w:sz w:val="18"/>
                <w:lang w:eastAsia="zh-CN"/>
              </w:rPr>
              <w:t>CA</w:t>
            </w:r>
            <w:r w:rsidRPr="00621714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C06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UL Config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3B0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sz w:val="18"/>
                <w:lang w:eastAsia="ja-JP"/>
              </w:rPr>
              <w:t>NR</w:t>
            </w:r>
            <w:r w:rsidRPr="00621714">
              <w:rPr>
                <w:rFonts w:ascii="Arial" w:hAnsi="Arial"/>
                <w:b/>
                <w:sz w:val="18"/>
              </w:rPr>
              <w:t xml:space="preserve">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5EA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 xml:space="preserve">SCS </w:t>
            </w:r>
            <w:r w:rsidRPr="00621714">
              <w:rPr>
                <w:rFonts w:ascii="Arial" w:hAnsi="Arial"/>
                <w:b/>
                <w:sz w:val="18"/>
                <w:lang w:eastAsia="ja-JP"/>
              </w:rPr>
              <w:t>[kHz]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187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35C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44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7F3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299A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0177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A4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E35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63A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031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689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b/>
                <w:sz w:val="18"/>
                <w:lang w:eastAsia="zh-CN"/>
              </w:rPr>
              <w:t>9</w:t>
            </w:r>
            <w:r w:rsidRPr="00621714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13E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27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1714">
              <w:rPr>
                <w:rFonts w:ascii="Arial" w:hAnsi="Arial"/>
                <w:b/>
                <w:sz w:val="18"/>
                <w:lang w:eastAsia="zh-CN"/>
              </w:rPr>
              <w:t>Bandwidth combination set</w:t>
            </w:r>
          </w:p>
        </w:tc>
      </w:tr>
      <w:tr w:rsidR="00D42EE1" w:rsidRPr="00621714" w14:paraId="51C1F50E" w14:textId="77777777" w:rsidTr="00D42EE1">
        <w:trPr>
          <w:trHeight w:val="15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D46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CA</w:t>
            </w:r>
            <w:r w:rsidRPr="00621714">
              <w:rPr>
                <w:rFonts w:ascii="Arial" w:hAnsi="Arial"/>
                <w:sz w:val="18"/>
              </w:rPr>
              <w:t>_</w:t>
            </w:r>
            <w:r w:rsidRPr="00621714">
              <w:rPr>
                <w:rFonts w:ascii="Arial" w:hAnsi="Arial"/>
                <w:sz w:val="18"/>
                <w:lang w:eastAsia="zh-CN"/>
              </w:rPr>
              <w:t>n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621714">
              <w:rPr>
                <w:rFonts w:ascii="Arial" w:hAnsi="Arial"/>
                <w:sz w:val="18"/>
                <w:lang w:eastAsia="ja-JP"/>
              </w:rPr>
              <w:t>A-</w:t>
            </w:r>
            <w:r w:rsidRPr="00621714">
              <w:rPr>
                <w:rFonts w:ascii="Arial" w:hAnsi="Arial"/>
                <w:sz w:val="18"/>
                <w:lang w:eastAsia="zh-CN"/>
              </w:rPr>
              <w:t>n8</w:t>
            </w:r>
            <w:r w:rsidRPr="00621714">
              <w:rPr>
                <w:rFonts w:ascii="Arial" w:hAnsi="Arial"/>
                <w:sz w:val="18"/>
                <w:lang w:eastAsia="ja-JP"/>
              </w:rPr>
              <w:t>A</w:t>
            </w:r>
            <w:r w:rsidRPr="00621714">
              <w:rPr>
                <w:rFonts w:ascii="Arial" w:hAnsi="Arial"/>
                <w:sz w:val="18"/>
                <w:lang w:eastAsia="zh-CN"/>
              </w:rPr>
              <w:t>-n7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21714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5E7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AAD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n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AE27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D7AD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C297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0447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0783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FFC2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A725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FEF8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9B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0BC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4E0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A52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D879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92F7" w14:textId="77777777" w:rsidR="00D42EE1" w:rsidRPr="00621714" w:rsidRDefault="00D42EE1" w:rsidP="0092416E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D42EE1" w:rsidRPr="00621714" w14:paraId="7D6C8842" w14:textId="77777777" w:rsidTr="00D42EE1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066F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9CD3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35F2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894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9A67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4140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1A4D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E4F3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041D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8B1A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319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7E0D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71AC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88C3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9E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0F67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9359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2EE1" w:rsidRPr="00621714" w14:paraId="62702523" w14:textId="77777777" w:rsidTr="00D42EE1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3E64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6A40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16FB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D1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868F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042D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FF3A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157B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FF79" w14:textId="77777777" w:rsidR="00D42EE1" w:rsidRPr="00621714" w:rsidRDefault="00D42EE1" w:rsidP="0092416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C576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71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268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C84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3198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EB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7D2D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235B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2EE1" w:rsidRPr="00621714" w14:paraId="48780DA7" w14:textId="77777777" w:rsidTr="00D42EE1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89B5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9E00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372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92C9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E4BC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795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F8F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863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F61E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A0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259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2283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D893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6934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5A5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F43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2526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2EE1" w:rsidRPr="00621714" w14:paraId="0F4635E0" w14:textId="77777777" w:rsidTr="00D42EE1">
        <w:trPr>
          <w:trHeight w:val="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9A42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A09B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30D9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ED2B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5985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276C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277D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A44D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  <w:r w:rsidRPr="0062171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929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75E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213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3651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742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D4E2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BE57" w14:textId="77777777" w:rsidR="00D42EE1" w:rsidRPr="00621714" w:rsidRDefault="00D42EE1" w:rsidP="0092416E">
            <w:pPr>
              <w:pStyle w:val="TAC"/>
              <w:rPr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A15" w14:textId="77777777" w:rsidR="00D42EE1" w:rsidRPr="00621714" w:rsidRDefault="00D42EE1" w:rsidP="0092416E">
            <w:pPr>
              <w:pStyle w:val="TAC"/>
              <w:rPr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469A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2EE1" w:rsidRPr="00621714" w14:paraId="30926E93" w14:textId="77777777" w:rsidTr="00D42EE1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8122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B604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87EE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6C1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4B6D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80B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F0E2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C000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BF28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1E73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EF1A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AF2B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A5F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31FB" w14:textId="77777777" w:rsidR="00D42EE1" w:rsidRPr="00621714" w:rsidRDefault="00D42EE1" w:rsidP="0092416E">
            <w:pPr>
              <w:pStyle w:val="TAC"/>
              <w:rPr>
                <w:rFonts w:eastAsia="Yu Mincho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A36" w14:textId="77777777" w:rsidR="00D42EE1" w:rsidRPr="00621714" w:rsidRDefault="00D42EE1" w:rsidP="0092416E">
            <w:pPr>
              <w:pStyle w:val="TAC"/>
              <w:rPr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404" w14:textId="77777777" w:rsidR="00D42EE1" w:rsidRPr="00621714" w:rsidRDefault="00D42EE1" w:rsidP="0092416E">
            <w:pPr>
              <w:pStyle w:val="TAC"/>
              <w:rPr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9498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42EE1" w:rsidRPr="00621714" w14:paraId="0F0CE5EF" w14:textId="77777777" w:rsidTr="00D42EE1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D1B1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80C3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6A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714">
              <w:rPr>
                <w:rFonts w:ascii="Arial" w:hAnsi="Arial"/>
                <w:sz w:val="18"/>
                <w:lang w:eastAsia="zh-CN"/>
              </w:rPr>
              <w:t>n7</w:t>
            </w:r>
            <w:r w:rsidRPr="00621714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D369" w14:textId="066ADB31" w:rsidR="00D42EE1" w:rsidRPr="00621714" w:rsidRDefault="00D42EE1" w:rsidP="00D42E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CA_n78(2A) Bandwidth Combination Set 1 in Table 5.5A.2-1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4CCB" w14:textId="77777777" w:rsidR="00D42EE1" w:rsidRPr="00621714" w:rsidRDefault="00D42EE1" w:rsidP="0092416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2D6C1305" w14:textId="77777777" w:rsidR="00D42EE1" w:rsidRPr="00621714" w:rsidRDefault="00D42EE1" w:rsidP="00D42EE1">
      <w:pPr>
        <w:rPr>
          <w:lang w:eastAsia="ko-KR"/>
        </w:rPr>
      </w:pPr>
    </w:p>
    <w:p w14:paraId="26227ABD" w14:textId="77777777" w:rsidR="00D42EE1" w:rsidRPr="00621714" w:rsidRDefault="00D42EE1" w:rsidP="00D42EE1">
      <w:pPr>
        <w:pStyle w:val="Heading3"/>
      </w:pPr>
      <w:bookmarkStart w:id="11" w:name="_Toc25838781"/>
      <w:bookmarkStart w:id="12" w:name="_Toc42645896"/>
      <w:bookmarkStart w:id="13" w:name="_Toc46349813"/>
      <w:r w:rsidRPr="00621714">
        <w:t>6.</w:t>
      </w:r>
      <w:r w:rsidRPr="00621714">
        <w:rPr>
          <w:rFonts w:hint="eastAsia"/>
        </w:rPr>
        <w:t>19</w:t>
      </w:r>
      <w:r w:rsidRPr="00621714">
        <w:t>.3</w:t>
      </w:r>
      <w:r w:rsidRPr="00621714">
        <w:tab/>
        <w:t>Co-existence studies</w:t>
      </w:r>
      <w:bookmarkEnd w:id="11"/>
      <w:bookmarkEnd w:id="12"/>
      <w:bookmarkEnd w:id="13"/>
    </w:p>
    <w:p w14:paraId="0E3629F9" w14:textId="38BCE565" w:rsidR="00D42EE1" w:rsidRPr="0029708C" w:rsidRDefault="00D42EE1" w:rsidP="00D42EE1">
      <w:pPr>
        <w:rPr>
          <w:color w:val="000000"/>
          <w:lang w:eastAsia="zh-CN"/>
        </w:rPr>
      </w:pPr>
      <w:r w:rsidRPr="0029708C">
        <w:rPr>
          <w:color w:val="000000"/>
          <w:lang w:eastAsia="zh-CN"/>
        </w:rPr>
        <w:t>Co-</w:t>
      </w:r>
      <w:r w:rsidR="0029708C" w:rsidRPr="0029708C">
        <w:rPr>
          <w:color w:val="000000"/>
          <w:lang w:eastAsia="zh-CN"/>
        </w:rPr>
        <w:t>existence</w:t>
      </w:r>
      <w:r w:rsidRPr="0029708C">
        <w:rPr>
          <w:color w:val="000000"/>
          <w:lang w:eastAsia="zh-CN"/>
        </w:rPr>
        <w:t xml:space="preserve"> analysis</w:t>
      </w:r>
      <w:r w:rsidR="0029708C">
        <w:rPr>
          <w:color w:val="000000"/>
          <w:lang w:eastAsia="zh-CN"/>
        </w:rPr>
        <w:t xml:space="preserve"> is captured into REL16 TR 38.416-03-01 for </w:t>
      </w:r>
      <w:r w:rsidR="0029708C" w:rsidRPr="0029708C">
        <w:rPr>
          <w:color w:val="000000"/>
          <w:lang w:eastAsia="zh-CN"/>
        </w:rPr>
        <w:t>CA_n1A-n8A-n78A</w:t>
      </w:r>
      <w:r w:rsidR="0029708C">
        <w:rPr>
          <w:color w:val="000000"/>
          <w:lang w:eastAsia="zh-CN"/>
        </w:rPr>
        <w:t>.</w:t>
      </w:r>
    </w:p>
    <w:p w14:paraId="4EF4E45D" w14:textId="77777777" w:rsidR="00D42EE1" w:rsidRPr="00621714" w:rsidRDefault="00D42EE1" w:rsidP="00D42EE1">
      <w:pPr>
        <w:pStyle w:val="Heading3"/>
      </w:pPr>
      <w:bookmarkStart w:id="14" w:name="_Toc25838782"/>
      <w:bookmarkStart w:id="15" w:name="_Toc42645897"/>
      <w:bookmarkStart w:id="16" w:name="_Toc46349814"/>
      <w:r w:rsidRPr="00621714">
        <w:t>6.</w:t>
      </w:r>
      <w:r w:rsidRPr="00621714">
        <w:rPr>
          <w:rFonts w:hint="eastAsia"/>
        </w:rPr>
        <w:t>19</w:t>
      </w:r>
      <w:r w:rsidRPr="00621714">
        <w:t>.4</w:t>
      </w:r>
      <w:r w:rsidRPr="00621714">
        <w:tab/>
        <w:t>∆</w:t>
      </w:r>
      <w:proofErr w:type="spellStart"/>
      <w:r w:rsidRPr="00621714">
        <w:t>T</w:t>
      </w:r>
      <w:r w:rsidRPr="00621714">
        <w:rPr>
          <w:vertAlign w:val="subscript"/>
        </w:rPr>
        <w:t>IB,c</w:t>
      </w:r>
      <w:proofErr w:type="spellEnd"/>
      <w:r w:rsidRPr="00621714">
        <w:t xml:space="preserve"> and ∆</w:t>
      </w:r>
      <w:proofErr w:type="spellStart"/>
      <w:r w:rsidRPr="00621714">
        <w:t>R</w:t>
      </w:r>
      <w:r w:rsidRPr="00621714">
        <w:rPr>
          <w:vertAlign w:val="subscript"/>
        </w:rPr>
        <w:t>IB,c</w:t>
      </w:r>
      <w:proofErr w:type="spellEnd"/>
      <w:r w:rsidRPr="00621714">
        <w:t xml:space="preserve"> values</w:t>
      </w:r>
      <w:bookmarkEnd w:id="14"/>
      <w:bookmarkEnd w:id="15"/>
      <w:bookmarkEnd w:id="16"/>
    </w:p>
    <w:p w14:paraId="23E99263" w14:textId="00C0BA99" w:rsidR="00D42EE1" w:rsidRPr="00621714" w:rsidRDefault="0029708C" w:rsidP="00D42EE1">
      <w:pPr>
        <w:rPr>
          <w:color w:val="000000"/>
          <w:lang w:eastAsia="zh-CN"/>
        </w:rPr>
      </w:pPr>
      <w:r>
        <w:rPr>
          <w:color w:val="000000"/>
          <w:lang w:eastAsia="ja-JP"/>
        </w:rPr>
        <w:t>Already in specification.</w:t>
      </w:r>
    </w:p>
    <w:p w14:paraId="52A1A832" w14:textId="77777777" w:rsidR="00D42EE1" w:rsidRPr="00621714" w:rsidRDefault="00D42EE1" w:rsidP="00D42EE1">
      <w:pPr>
        <w:pStyle w:val="TH"/>
        <w:rPr>
          <w:color w:val="000000"/>
        </w:rPr>
      </w:pPr>
      <w:r w:rsidRPr="00621714">
        <w:rPr>
          <w:color w:val="000000"/>
        </w:rPr>
        <w:lastRenderedPageBreak/>
        <w:t>Table 6.</w:t>
      </w:r>
      <w:r w:rsidRPr="00621714">
        <w:rPr>
          <w:rFonts w:hint="eastAsia"/>
          <w:color w:val="000000"/>
          <w:lang w:eastAsia="zh-CN"/>
        </w:rPr>
        <w:t>19</w:t>
      </w:r>
      <w:r w:rsidRPr="00621714">
        <w:rPr>
          <w:color w:val="000000"/>
        </w:rPr>
        <w:t xml:space="preserve">.4-1: </w:t>
      </w:r>
      <w:proofErr w:type="spellStart"/>
      <w:r w:rsidRPr="00621714">
        <w:rPr>
          <w:color w:val="000000"/>
        </w:rPr>
        <w:t>ΔTIB,c</w:t>
      </w:r>
      <w:proofErr w:type="spellEnd"/>
      <w:r w:rsidRPr="00621714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42EE1" w:rsidRPr="00621714" w14:paraId="03392E2B" w14:textId="77777777" w:rsidTr="0092416E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3E7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5150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2CFA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ΔT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</w:t>
            </w: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[dB]</w:t>
            </w:r>
          </w:p>
        </w:tc>
      </w:tr>
      <w:tr w:rsidR="00D42EE1" w:rsidRPr="00621714" w14:paraId="0B4FF4CA" w14:textId="77777777" w:rsidTr="0092416E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5B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ja-JP"/>
              </w:rPr>
              <w:t>CA_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n1</w:t>
            </w:r>
            <w:r w:rsidRPr="00621714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n8</w:t>
            </w: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-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n78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2911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576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0.3</w:t>
            </w:r>
          </w:p>
        </w:tc>
      </w:tr>
      <w:tr w:rsidR="00D42EE1" w:rsidRPr="00621714" w14:paraId="02747746" w14:textId="77777777" w:rsidTr="0092416E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A6FA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8422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8D9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0.6</w:t>
            </w:r>
          </w:p>
        </w:tc>
      </w:tr>
      <w:tr w:rsidR="00D42EE1" w:rsidRPr="00621714" w14:paraId="0121985F" w14:textId="77777777" w:rsidTr="0092416E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751F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050D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n78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859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0.8</w:t>
            </w:r>
          </w:p>
        </w:tc>
      </w:tr>
    </w:tbl>
    <w:p w14:paraId="00DF35EE" w14:textId="77777777" w:rsidR="00D42EE1" w:rsidRPr="00621714" w:rsidRDefault="00D42EE1" w:rsidP="00D42EE1">
      <w:pPr>
        <w:rPr>
          <w:color w:val="000000"/>
          <w:lang w:eastAsia="ja-JP"/>
        </w:rPr>
      </w:pPr>
    </w:p>
    <w:p w14:paraId="0E248E88" w14:textId="77777777" w:rsidR="00D42EE1" w:rsidRPr="00621714" w:rsidRDefault="00D42EE1" w:rsidP="00D42EE1">
      <w:pPr>
        <w:pStyle w:val="TH"/>
        <w:rPr>
          <w:color w:val="000000"/>
          <w:lang w:eastAsia="zh-CN"/>
        </w:rPr>
      </w:pPr>
      <w:r w:rsidRPr="00621714">
        <w:rPr>
          <w:color w:val="000000"/>
        </w:rPr>
        <w:t>Table 6.</w:t>
      </w:r>
      <w:r w:rsidRPr="00621714">
        <w:rPr>
          <w:rFonts w:hint="eastAsia"/>
          <w:color w:val="000000"/>
          <w:lang w:eastAsia="zh-CN"/>
        </w:rPr>
        <w:t>19</w:t>
      </w:r>
      <w:r w:rsidRPr="00621714">
        <w:rPr>
          <w:color w:val="000000"/>
        </w:rPr>
        <w:t xml:space="preserve">.4-2: </w:t>
      </w:r>
      <w:proofErr w:type="spellStart"/>
      <w:r w:rsidRPr="00621714">
        <w:rPr>
          <w:color w:val="000000"/>
        </w:rPr>
        <w:t>ΔRIB,c</w:t>
      </w:r>
      <w:proofErr w:type="spellEnd"/>
      <w:r w:rsidRPr="00621714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42EE1" w:rsidRPr="00621714" w14:paraId="0E657D7B" w14:textId="77777777" w:rsidTr="0092416E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B6AF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166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3FCD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ΔR</w:t>
            </w:r>
            <w:r w:rsidRPr="00621714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</w:t>
            </w:r>
            <w:r w:rsidRPr="00621714">
              <w:rPr>
                <w:rFonts w:ascii="Arial" w:hAnsi="Arial"/>
                <w:b/>
                <w:color w:val="000000"/>
                <w:sz w:val="18"/>
                <w:lang w:eastAsia="ja-JP"/>
              </w:rPr>
              <w:t>[dB]</w:t>
            </w:r>
          </w:p>
        </w:tc>
      </w:tr>
      <w:tr w:rsidR="00D42EE1" w:rsidRPr="00621714" w14:paraId="57D7F83B" w14:textId="77777777" w:rsidTr="0092416E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A1A3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ja-JP"/>
              </w:rPr>
              <w:t>CA_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n1</w:t>
            </w:r>
            <w:r w:rsidRPr="00621714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n8</w:t>
            </w:r>
            <w:r w:rsidRPr="00621714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n78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CEC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2C44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</w:p>
        </w:tc>
      </w:tr>
      <w:tr w:rsidR="00D42EE1" w:rsidRPr="00621714" w14:paraId="6F32E3B3" w14:textId="77777777" w:rsidTr="0092416E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CCDF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4DE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1D96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0.2</w:t>
            </w:r>
          </w:p>
        </w:tc>
      </w:tr>
      <w:tr w:rsidR="00D42EE1" w:rsidRPr="00621714" w14:paraId="4EB62059" w14:textId="77777777" w:rsidTr="0092416E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2C90" w14:textId="77777777" w:rsidR="00D42EE1" w:rsidRPr="00621714" w:rsidRDefault="00D42EE1" w:rsidP="0092416E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3E65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621714">
              <w:rPr>
                <w:rFonts w:ascii="Arial" w:hAnsi="Arial" w:hint="eastAsia"/>
                <w:color w:val="000000"/>
                <w:sz w:val="18"/>
                <w:lang w:eastAsia="zh-CN"/>
              </w:rPr>
              <w:t>n78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775E" w14:textId="77777777" w:rsidR="00D42EE1" w:rsidRPr="00621714" w:rsidRDefault="00D42EE1" w:rsidP="00924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21714">
              <w:rPr>
                <w:rFonts w:ascii="Arial" w:hAnsi="Arial"/>
                <w:color w:val="000000"/>
                <w:sz w:val="18"/>
                <w:lang w:eastAsia="zh-CN"/>
              </w:rPr>
              <w:t>0.5</w:t>
            </w:r>
          </w:p>
        </w:tc>
      </w:tr>
    </w:tbl>
    <w:p w14:paraId="3C03CFF2" w14:textId="77777777" w:rsidR="00D42EE1" w:rsidRPr="00621714" w:rsidRDefault="00D42EE1" w:rsidP="00D42EE1">
      <w:pPr>
        <w:rPr>
          <w:lang w:eastAsia="ko-KR"/>
        </w:rPr>
      </w:pPr>
    </w:p>
    <w:p w14:paraId="794D5A0B" w14:textId="77777777" w:rsidR="00D42EE1" w:rsidRPr="00621714" w:rsidRDefault="00D42EE1" w:rsidP="00D42EE1">
      <w:pPr>
        <w:pStyle w:val="Heading3"/>
      </w:pPr>
      <w:bookmarkStart w:id="17" w:name="_Toc25838783"/>
      <w:bookmarkStart w:id="18" w:name="_Toc42645898"/>
      <w:bookmarkStart w:id="19" w:name="_Toc46349815"/>
      <w:r w:rsidRPr="00621714">
        <w:t>6.</w:t>
      </w:r>
      <w:r w:rsidRPr="00621714">
        <w:rPr>
          <w:rFonts w:hint="eastAsia"/>
        </w:rPr>
        <w:t>19</w:t>
      </w:r>
      <w:r w:rsidRPr="00621714">
        <w:t>.5</w:t>
      </w:r>
      <w:r w:rsidRPr="00621714">
        <w:tab/>
        <w:t>REFSENS requirements</w:t>
      </w:r>
      <w:bookmarkEnd w:id="17"/>
      <w:bookmarkEnd w:id="18"/>
      <w:bookmarkEnd w:id="19"/>
    </w:p>
    <w:p w14:paraId="27843DC0" w14:textId="77777777" w:rsidR="00D42EE1" w:rsidRPr="00621714" w:rsidRDefault="00D42EE1" w:rsidP="00D42EE1">
      <w:pPr>
        <w:rPr>
          <w:i/>
          <w:color w:val="000000"/>
          <w:lang w:eastAsia="zh-CN"/>
        </w:rPr>
      </w:pPr>
      <w:r w:rsidRPr="00621714">
        <w:rPr>
          <w:color w:val="000000"/>
          <w:lang w:eastAsia="ja-JP"/>
        </w:rPr>
        <w:t>MSD requirements are captured in lower order combinations.</w:t>
      </w:r>
    </w:p>
    <w:p w14:paraId="0E58C6A2" w14:textId="63C763BC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BCC1" w14:textId="77777777" w:rsidR="00F83863" w:rsidRDefault="00F83863" w:rsidP="002B3503">
      <w:pPr>
        <w:spacing w:after="0"/>
      </w:pPr>
      <w:r>
        <w:separator/>
      </w:r>
    </w:p>
  </w:endnote>
  <w:endnote w:type="continuationSeparator" w:id="0">
    <w:p w14:paraId="15E1C03E" w14:textId="77777777" w:rsidR="00F83863" w:rsidRDefault="00F838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02890" w14:textId="77777777" w:rsidR="00F83863" w:rsidRDefault="00F83863" w:rsidP="002B3503">
      <w:pPr>
        <w:spacing w:after="0"/>
      </w:pPr>
      <w:r>
        <w:separator/>
      </w:r>
    </w:p>
  </w:footnote>
  <w:footnote w:type="continuationSeparator" w:id="0">
    <w:p w14:paraId="5C7BE298" w14:textId="77777777" w:rsidR="00F83863" w:rsidRDefault="00F838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B402E" w:rsidRDefault="00DB40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67639"/>
    <w:rsid w:val="00070377"/>
    <w:rsid w:val="00091F0B"/>
    <w:rsid w:val="000A6473"/>
    <w:rsid w:val="000B16E1"/>
    <w:rsid w:val="000B4E56"/>
    <w:rsid w:val="000B5E8E"/>
    <w:rsid w:val="000F2546"/>
    <w:rsid w:val="000F48F3"/>
    <w:rsid w:val="000F50EC"/>
    <w:rsid w:val="000F66DB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2127E2"/>
    <w:rsid w:val="00214C87"/>
    <w:rsid w:val="00215035"/>
    <w:rsid w:val="00242B76"/>
    <w:rsid w:val="00253E1D"/>
    <w:rsid w:val="00263177"/>
    <w:rsid w:val="00291DDD"/>
    <w:rsid w:val="0029708C"/>
    <w:rsid w:val="002A7181"/>
    <w:rsid w:val="002B3503"/>
    <w:rsid w:val="002E43D4"/>
    <w:rsid w:val="002F6A38"/>
    <w:rsid w:val="00330B77"/>
    <w:rsid w:val="00336404"/>
    <w:rsid w:val="00347DEA"/>
    <w:rsid w:val="003502A2"/>
    <w:rsid w:val="00351A22"/>
    <w:rsid w:val="003558E4"/>
    <w:rsid w:val="00356002"/>
    <w:rsid w:val="003777FE"/>
    <w:rsid w:val="00390968"/>
    <w:rsid w:val="00393A1C"/>
    <w:rsid w:val="003A18C4"/>
    <w:rsid w:val="003D219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A6BD9"/>
    <w:rsid w:val="004C0103"/>
    <w:rsid w:val="004C58F9"/>
    <w:rsid w:val="004D0C67"/>
    <w:rsid w:val="004D1389"/>
    <w:rsid w:val="004D3D81"/>
    <w:rsid w:val="0051492B"/>
    <w:rsid w:val="00523E52"/>
    <w:rsid w:val="00560A63"/>
    <w:rsid w:val="00564B2E"/>
    <w:rsid w:val="00566CCD"/>
    <w:rsid w:val="00570B14"/>
    <w:rsid w:val="005A7DDE"/>
    <w:rsid w:val="005B2640"/>
    <w:rsid w:val="005C50F3"/>
    <w:rsid w:val="005F4052"/>
    <w:rsid w:val="005F6CE3"/>
    <w:rsid w:val="005F76BC"/>
    <w:rsid w:val="00602EB6"/>
    <w:rsid w:val="00614DC6"/>
    <w:rsid w:val="00641C2E"/>
    <w:rsid w:val="00641E1F"/>
    <w:rsid w:val="00664DF6"/>
    <w:rsid w:val="006919C7"/>
    <w:rsid w:val="006A5D17"/>
    <w:rsid w:val="006B6CB6"/>
    <w:rsid w:val="006C44A0"/>
    <w:rsid w:val="006C6840"/>
    <w:rsid w:val="00726265"/>
    <w:rsid w:val="00734EBD"/>
    <w:rsid w:val="007D1C54"/>
    <w:rsid w:val="007D20DF"/>
    <w:rsid w:val="007E5A37"/>
    <w:rsid w:val="007F2D01"/>
    <w:rsid w:val="008236E4"/>
    <w:rsid w:val="00837B61"/>
    <w:rsid w:val="00850296"/>
    <w:rsid w:val="00880BC8"/>
    <w:rsid w:val="008A008D"/>
    <w:rsid w:val="008A4493"/>
    <w:rsid w:val="008F4E02"/>
    <w:rsid w:val="0091383D"/>
    <w:rsid w:val="0092226A"/>
    <w:rsid w:val="009268CC"/>
    <w:rsid w:val="00932E12"/>
    <w:rsid w:val="00935280"/>
    <w:rsid w:val="00940559"/>
    <w:rsid w:val="00957692"/>
    <w:rsid w:val="00965CC3"/>
    <w:rsid w:val="00996062"/>
    <w:rsid w:val="009A1B59"/>
    <w:rsid w:val="009B1E68"/>
    <w:rsid w:val="009F10AA"/>
    <w:rsid w:val="00A1435D"/>
    <w:rsid w:val="00A33AAF"/>
    <w:rsid w:val="00A451E8"/>
    <w:rsid w:val="00A56D9F"/>
    <w:rsid w:val="00A6018C"/>
    <w:rsid w:val="00A81C2E"/>
    <w:rsid w:val="00A93780"/>
    <w:rsid w:val="00AA24AD"/>
    <w:rsid w:val="00AB3D7B"/>
    <w:rsid w:val="00AB3FAE"/>
    <w:rsid w:val="00AE6327"/>
    <w:rsid w:val="00AF7CB0"/>
    <w:rsid w:val="00B14897"/>
    <w:rsid w:val="00B36A3F"/>
    <w:rsid w:val="00B4385F"/>
    <w:rsid w:val="00B65B59"/>
    <w:rsid w:val="00B94502"/>
    <w:rsid w:val="00BC2924"/>
    <w:rsid w:val="00BC764C"/>
    <w:rsid w:val="00BF4B17"/>
    <w:rsid w:val="00C21554"/>
    <w:rsid w:val="00C56670"/>
    <w:rsid w:val="00C56DC7"/>
    <w:rsid w:val="00C81190"/>
    <w:rsid w:val="00CA2F1C"/>
    <w:rsid w:val="00CC2754"/>
    <w:rsid w:val="00CD065B"/>
    <w:rsid w:val="00CF0D2F"/>
    <w:rsid w:val="00CF7040"/>
    <w:rsid w:val="00D275CC"/>
    <w:rsid w:val="00D42EE1"/>
    <w:rsid w:val="00D767C4"/>
    <w:rsid w:val="00D77CF5"/>
    <w:rsid w:val="00D8115A"/>
    <w:rsid w:val="00D9625F"/>
    <w:rsid w:val="00DB402E"/>
    <w:rsid w:val="00E0090C"/>
    <w:rsid w:val="00E0559F"/>
    <w:rsid w:val="00E06A3C"/>
    <w:rsid w:val="00E239DA"/>
    <w:rsid w:val="00E33B68"/>
    <w:rsid w:val="00E36323"/>
    <w:rsid w:val="00E37D5F"/>
    <w:rsid w:val="00E711D5"/>
    <w:rsid w:val="00E962C5"/>
    <w:rsid w:val="00EA3488"/>
    <w:rsid w:val="00EB0197"/>
    <w:rsid w:val="00EB5F7D"/>
    <w:rsid w:val="00EC589F"/>
    <w:rsid w:val="00ED57E5"/>
    <w:rsid w:val="00F03143"/>
    <w:rsid w:val="00F1400B"/>
    <w:rsid w:val="00F203DC"/>
    <w:rsid w:val="00F805A8"/>
    <w:rsid w:val="00F83863"/>
    <w:rsid w:val="00F86223"/>
    <w:rsid w:val="00F97D64"/>
    <w:rsid w:val="00FA7DC1"/>
    <w:rsid w:val="00FB6FBB"/>
    <w:rsid w:val="00FC00F8"/>
    <w:rsid w:val="00FC4624"/>
    <w:rsid w:val="00FD085A"/>
    <w:rsid w:val="00FD543C"/>
    <w:rsid w:val="00F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aliases w:val="left"/>
    <w:basedOn w:val="TH"/>
    <w:link w:val="TFChar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qFormat/>
    <w:locked/>
    <w:rsid w:val="00167CBF"/>
    <w:rPr>
      <w:rFonts w:ascii="Times New Roman" w:eastAsia="SimSun" w:hAnsi="Times New Roman"/>
      <w:i/>
      <w:color w:val="0000FF"/>
      <w:lang w:val="en-US" w:eastAsia="zh-CN"/>
    </w:rPr>
  </w:style>
  <w:style w:type="character" w:customStyle="1" w:styleId="TALChar">
    <w:name w:val="TAL Char"/>
    <w:qFormat/>
    <w:rsid w:val="00A56D9F"/>
    <w:rPr>
      <w:rFonts w:ascii="Arial" w:hAnsi="Arial"/>
      <w:sz w:val="18"/>
      <w:lang w:val="en-GB" w:eastAsia="en-US"/>
    </w:rPr>
  </w:style>
  <w:style w:type="character" w:customStyle="1" w:styleId="font4">
    <w:name w:val="font4"/>
    <w:basedOn w:val="DefaultParagraphFont"/>
    <w:qFormat/>
    <w:rsid w:val="00FA7DC1"/>
  </w:style>
  <w:style w:type="character" w:customStyle="1" w:styleId="TFChar">
    <w:name w:val="TF Char"/>
    <w:link w:val="TF"/>
    <w:qFormat/>
    <w:rsid w:val="003502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277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2020-10-23T07:35:00Z</dcterms:created>
  <dcterms:modified xsi:type="dcterms:W3CDTF">2020-10-23T07:35:00Z</dcterms:modified>
</cp:coreProperties>
</file>